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1A" w:rsidRPr="00943A15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</w:rPr>
      </w:pPr>
    </w:p>
    <w:p w:rsidR="004C3E1A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3зуб" style="position:absolute;left:0;text-align:left;margin-left:217.35pt;margin-top:-30.05pt;width:36.6pt;height:50.4pt;z-index:251658240;visibility:visible" o:allowincell="f">
            <v:imagedata r:id="rId7" o:title=""/>
          </v:shape>
        </w:pict>
      </w:r>
    </w:p>
    <w:p w:rsidR="004C3E1A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C3E1A" w:rsidRPr="00FD29CA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C3E1A" w:rsidRPr="00FD29CA" w:rsidRDefault="004C3E1A" w:rsidP="00A209AF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lang w:val="uk-UA"/>
        </w:rPr>
      </w:pPr>
      <w:r w:rsidRPr="00FD29CA">
        <w:rPr>
          <w:rStyle w:val="s1"/>
          <w:b/>
          <w:bCs/>
          <w:color w:val="000000"/>
          <w:lang w:val="uk-UA"/>
        </w:rPr>
        <w:t>ПОЛТАВСЬКОЇ ОБЛАСТІ</w:t>
      </w:r>
    </w:p>
    <w:p w:rsidR="004C3E1A" w:rsidRDefault="004C3E1A" w:rsidP="00C4142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сесія сьомого 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скликання)</w:t>
      </w:r>
    </w:p>
    <w:p w:rsidR="004C3E1A" w:rsidRPr="00FD29CA" w:rsidRDefault="004C3E1A" w:rsidP="00985909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4C3E1A" w:rsidRDefault="004C3E1A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C3E1A" w:rsidRPr="00FD29CA" w:rsidRDefault="004C3E1A" w:rsidP="00A209AF">
      <w:pPr>
        <w:pStyle w:val="p4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4C3E1A" w:rsidRDefault="004C3E1A" w:rsidP="00C41429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19 липня </w:t>
      </w:r>
      <w:r w:rsidRPr="00FD29CA">
        <w:rPr>
          <w:color w:val="000000"/>
          <w:sz w:val="28"/>
          <w:szCs w:val="28"/>
          <w:lang w:val="uk-UA"/>
        </w:rPr>
        <w:t>201</w:t>
      </w:r>
      <w:r>
        <w:rPr>
          <w:color w:val="000000"/>
          <w:sz w:val="28"/>
          <w:szCs w:val="28"/>
          <w:lang w:val="uk-UA"/>
        </w:rPr>
        <w:t>8</w:t>
      </w:r>
      <w:r w:rsidRPr="00FD29CA">
        <w:rPr>
          <w:color w:val="000000"/>
          <w:sz w:val="28"/>
          <w:szCs w:val="28"/>
          <w:lang w:val="uk-UA"/>
        </w:rPr>
        <w:t xml:space="preserve"> року</w:t>
      </w:r>
    </w:p>
    <w:p w:rsidR="004C3E1A" w:rsidRPr="00FD29CA" w:rsidRDefault="004C3E1A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C3E1A" w:rsidRPr="00FD29CA" w:rsidRDefault="004C3E1A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Про надання дозволу на розробку проект</w:t>
      </w:r>
      <w:r>
        <w:rPr>
          <w:rStyle w:val="s1"/>
          <w:b/>
          <w:bCs/>
          <w:color w:val="000000"/>
          <w:sz w:val="28"/>
          <w:szCs w:val="28"/>
          <w:lang w:val="uk-UA"/>
        </w:rPr>
        <w:t>у</w:t>
      </w:r>
    </w:p>
    <w:p w:rsidR="004C3E1A" w:rsidRDefault="004C3E1A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землеустрою щодо відведення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</w:t>
      </w: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4C3E1A" w:rsidRPr="00FD29CA" w:rsidRDefault="004C3E1A" w:rsidP="00A209AF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C3E1A" w:rsidRPr="00FD29CA" w:rsidRDefault="004C3E1A" w:rsidP="00A209AF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FD29CA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матеріали нормативно-технічної</w:t>
      </w:r>
      <w:r w:rsidRPr="00FD29CA">
        <w:rPr>
          <w:color w:val="000000"/>
          <w:sz w:val="28"/>
          <w:szCs w:val="28"/>
          <w:lang w:val="uk-UA"/>
        </w:rPr>
        <w:t xml:space="preserve"> документації з питань здійснення землеустрою та керуючись статтями 12, 20, 38-39, 81, 90-91, 118, 121, 123-126, 186 Земельного кодексу України, статтею 26 Закону України «Про місцеве самоврядування в Україні», статтями 25, 48, 50 Закону України «Про землеустрій»,</w:t>
      </w:r>
    </w:p>
    <w:p w:rsidR="004C3E1A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FD29CA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4C3E1A" w:rsidRPr="00FD29CA" w:rsidRDefault="004C3E1A" w:rsidP="00A209AF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color w:val="000000"/>
          <w:sz w:val="28"/>
          <w:szCs w:val="28"/>
          <w:lang w:val="uk-UA"/>
        </w:rPr>
      </w:pPr>
    </w:p>
    <w:p w:rsidR="004C3E1A" w:rsidRDefault="004C3E1A" w:rsidP="00856530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громадянці Павленко Вікторії Володимирівні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Садова, </w:t>
      </w:r>
      <w:r w:rsidRPr="006C0696">
        <w:rPr>
          <w:color w:val="000000"/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0,0004 га"/>
        </w:smartTagPr>
        <w:r w:rsidRPr="006C0696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 xml:space="preserve">004 </w:t>
        </w:r>
        <w:r w:rsidRPr="006C0696">
          <w:rPr>
            <w:color w:val="000000"/>
            <w:sz w:val="28"/>
            <w:szCs w:val="28"/>
            <w:lang w:val="uk-UA"/>
          </w:rPr>
          <w:t>га</w:t>
        </w:r>
      </w:smartTag>
      <w:r w:rsidRPr="006C0696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індивідуальних гаражів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4C3E1A" w:rsidRDefault="004C3E1A" w:rsidP="00353D43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громадянину Червоточенку Андрію Анатолійовичу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679CA">
        <w:rPr>
          <w:bCs/>
          <w:color w:val="000000"/>
          <w:sz w:val="28"/>
          <w:szCs w:val="28"/>
          <w:lang w:val="uk-UA"/>
        </w:rPr>
        <w:t>(учаснику АТО)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М. Грушевського, </w:t>
      </w:r>
      <w:r w:rsidRPr="006C0696">
        <w:rPr>
          <w:color w:val="000000"/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0,0032 га"/>
        </w:smartTagPr>
        <w:r w:rsidRPr="006C0696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 xml:space="preserve">032 </w:t>
        </w:r>
        <w:r w:rsidRPr="006C0696">
          <w:rPr>
            <w:color w:val="000000"/>
            <w:sz w:val="28"/>
            <w:szCs w:val="28"/>
            <w:lang w:val="uk-UA"/>
          </w:rPr>
          <w:t>га</w:t>
        </w:r>
      </w:smartTag>
      <w:r w:rsidRPr="006C0696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індивідуальних гаражів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4C3E1A" w:rsidRDefault="004C3E1A" w:rsidP="00353D43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громадянину Ісаєву Олександру Вячеславовичу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679CA">
        <w:rPr>
          <w:bCs/>
          <w:color w:val="000000"/>
          <w:sz w:val="28"/>
          <w:szCs w:val="28"/>
          <w:lang w:val="uk-UA"/>
        </w:rPr>
        <w:t>(учаснику АТО)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М. Грушевського, </w:t>
      </w:r>
      <w:r w:rsidRPr="006C0696">
        <w:rPr>
          <w:color w:val="000000"/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0,0032 га"/>
        </w:smartTagPr>
        <w:r w:rsidRPr="006C0696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 xml:space="preserve">032 </w:t>
        </w:r>
        <w:r w:rsidRPr="006C0696">
          <w:rPr>
            <w:color w:val="000000"/>
            <w:sz w:val="28"/>
            <w:szCs w:val="28"/>
            <w:lang w:val="uk-UA"/>
          </w:rPr>
          <w:t>га</w:t>
        </w:r>
      </w:smartTag>
      <w:r w:rsidRPr="006C0696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індивідуальних гаражів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4C3E1A" w:rsidRDefault="004C3E1A" w:rsidP="00353D43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громадянину Сохранному Ігорю Леонідовичу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679CA">
        <w:rPr>
          <w:bCs/>
          <w:color w:val="000000"/>
          <w:sz w:val="28"/>
          <w:szCs w:val="28"/>
          <w:lang w:val="uk-UA"/>
        </w:rPr>
        <w:t>(учаснику АТО)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М. Грушевського, </w:t>
      </w:r>
      <w:r w:rsidRPr="006C0696">
        <w:rPr>
          <w:color w:val="000000"/>
          <w:sz w:val="28"/>
          <w:szCs w:val="28"/>
          <w:lang w:val="uk-UA"/>
        </w:rPr>
        <w:t>орієнтовною площею 0,0</w:t>
      </w:r>
      <w:r>
        <w:rPr>
          <w:color w:val="000000"/>
          <w:sz w:val="28"/>
          <w:szCs w:val="28"/>
          <w:lang w:val="uk-UA"/>
        </w:rPr>
        <w:t>054</w:t>
      </w:r>
      <w:r w:rsidRPr="006C0696">
        <w:rPr>
          <w:color w:val="000000"/>
          <w:sz w:val="28"/>
          <w:szCs w:val="28"/>
          <w:lang w:val="uk-UA"/>
        </w:rPr>
        <w:t xml:space="preserve">га,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індивідуальних гаражів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4C3E1A" w:rsidRDefault="004C3E1A" w:rsidP="0027337A">
      <w:pPr>
        <w:pStyle w:val="p8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C0696">
        <w:rPr>
          <w:color w:val="000000"/>
          <w:sz w:val="28"/>
          <w:szCs w:val="28"/>
          <w:lang w:val="uk-UA"/>
        </w:rPr>
        <w:t xml:space="preserve">Надати дозвіл </w:t>
      </w:r>
      <w:r>
        <w:rPr>
          <w:b/>
          <w:bCs/>
          <w:color w:val="000000"/>
          <w:sz w:val="28"/>
          <w:szCs w:val="28"/>
          <w:lang w:val="uk-UA"/>
        </w:rPr>
        <w:t>громадянину Гапонненку Юрію Миколайовичу</w:t>
      </w:r>
      <w:r w:rsidRPr="006C0696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6679CA">
        <w:rPr>
          <w:bCs/>
          <w:color w:val="000000"/>
          <w:sz w:val="28"/>
          <w:szCs w:val="28"/>
          <w:lang w:val="uk-UA"/>
        </w:rPr>
        <w:t>(учаснику АТО)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6C0696">
        <w:rPr>
          <w:color w:val="000000"/>
          <w:sz w:val="28"/>
          <w:szCs w:val="28"/>
          <w:lang w:val="uk-UA"/>
        </w:rPr>
        <w:t xml:space="preserve">виготовити проект землеустрою щодо відведення земельної ділянки за рахунок земель запасу міської ради (категорія земель </w:t>
      </w:r>
      <w:r w:rsidRPr="006C0696">
        <w:rPr>
          <w:sz w:val="28"/>
          <w:szCs w:val="28"/>
          <w:lang w:val="uk-UA"/>
        </w:rPr>
        <w:t>землі житлової та громадської забудови</w:t>
      </w:r>
      <w:r w:rsidRPr="006C0696">
        <w:rPr>
          <w:color w:val="000000"/>
          <w:sz w:val="28"/>
          <w:szCs w:val="28"/>
          <w:lang w:val="uk-UA"/>
        </w:rPr>
        <w:t xml:space="preserve">) за адресою: м. Лубни, вул. </w:t>
      </w:r>
      <w:r>
        <w:rPr>
          <w:color w:val="000000"/>
          <w:sz w:val="28"/>
          <w:szCs w:val="28"/>
          <w:lang w:val="uk-UA"/>
        </w:rPr>
        <w:t xml:space="preserve">М. Грушевського, </w:t>
      </w:r>
      <w:r w:rsidRPr="006C0696">
        <w:rPr>
          <w:color w:val="000000"/>
          <w:sz w:val="28"/>
          <w:szCs w:val="28"/>
          <w:lang w:val="uk-UA"/>
        </w:rPr>
        <w:t>орієнтовною площею 0,0</w:t>
      </w:r>
      <w:r>
        <w:rPr>
          <w:color w:val="000000"/>
          <w:sz w:val="28"/>
          <w:szCs w:val="28"/>
          <w:lang w:val="uk-UA"/>
        </w:rPr>
        <w:t>054</w:t>
      </w:r>
      <w:r w:rsidRPr="006C0696">
        <w:rPr>
          <w:color w:val="000000"/>
          <w:sz w:val="28"/>
          <w:szCs w:val="28"/>
          <w:lang w:val="uk-UA"/>
        </w:rPr>
        <w:t xml:space="preserve">га, за цільовим призначенням – для </w:t>
      </w:r>
      <w:r w:rsidRPr="006C06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індивідуальних гаражів</w:t>
      </w:r>
      <w:r w:rsidRPr="006C0696">
        <w:rPr>
          <w:color w:val="000000"/>
          <w:sz w:val="28"/>
          <w:szCs w:val="28"/>
          <w:lang w:val="uk-UA"/>
        </w:rPr>
        <w:t>.</w:t>
      </w:r>
    </w:p>
    <w:p w:rsidR="004C3E1A" w:rsidRPr="0027337A" w:rsidRDefault="004C3E1A" w:rsidP="00686A69">
      <w:pPr>
        <w:pStyle w:val="p8"/>
        <w:shd w:val="clear" w:color="auto" w:fill="FFFFFF"/>
        <w:spacing w:before="0" w:beforeAutospacing="0" w:after="0" w:afterAutospacing="0" w:line="240" w:lineRule="atLeast"/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Pr="0065306B">
        <w:rPr>
          <w:color w:val="000000"/>
          <w:sz w:val="28"/>
          <w:szCs w:val="28"/>
          <w:lang w:val="uk-UA"/>
        </w:rPr>
        <w:t>Надати дозвіл</w:t>
      </w:r>
      <w:r w:rsidRPr="0065306B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громадянці Рудь Аліні Миколаївні</w:t>
      </w:r>
      <w:r w:rsidRPr="0065306B">
        <w:rPr>
          <w:color w:val="000000"/>
          <w:sz w:val="28"/>
          <w:szCs w:val="28"/>
          <w:lang w:val="uk-UA"/>
        </w:rPr>
        <w:t xml:space="preserve">, </w:t>
      </w:r>
      <w:r w:rsidRPr="0065306B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>виготовити проект</w:t>
      </w:r>
      <w:r>
        <w:rPr>
          <w:sz w:val="28"/>
          <w:szCs w:val="28"/>
          <w:lang w:val="uk-UA"/>
        </w:rPr>
        <w:t xml:space="preserve"> </w:t>
      </w:r>
      <w:r w:rsidRPr="00A836C6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шляхом зміни цільового призначення землі за адресою: м. Лубни, вул. Нова,12, площею </w:t>
      </w:r>
      <w:smartTag w:uri="urn:schemas-microsoft-com:office:smarttags" w:element="metricconverter">
        <w:smartTagPr>
          <w:attr w:name="ProductID" w:val="0,1210 га"/>
        </w:smartTagPr>
        <w:r>
          <w:rPr>
            <w:sz w:val="28"/>
            <w:szCs w:val="28"/>
            <w:lang w:val="uk-UA"/>
          </w:rPr>
          <w:t>0,1210 га</w:t>
        </w:r>
      </w:smartTag>
      <w:r>
        <w:rPr>
          <w:sz w:val="28"/>
          <w:szCs w:val="28"/>
          <w:lang w:val="uk-UA"/>
        </w:rPr>
        <w:t>, кадастровий номер 5310700000:02:059:0021,  яка перебуває  у неї  на праві оренди, змінивши цільове призначення земельної ділянки із земель – для</w:t>
      </w:r>
      <w:r w:rsidRPr="0065306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 підприємств переробної, машинобудівної та іншої промисловості   на землі для  ведення особистого селянського господарства.</w:t>
      </w:r>
    </w:p>
    <w:p w:rsidR="004C3E1A" w:rsidRPr="0065306B" w:rsidRDefault="004C3E1A" w:rsidP="00686A69">
      <w:pPr>
        <w:pStyle w:val="p8"/>
        <w:shd w:val="clear" w:color="auto" w:fill="FFFFFF"/>
        <w:spacing w:before="0" w:beforeAutospacing="0" w:after="0" w:afterAutospacing="0" w:line="240" w:lineRule="atLeast"/>
        <w:ind w:left="284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</w:t>
      </w:r>
      <w:r w:rsidRPr="007716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Виготовлен</w:t>
      </w:r>
      <w:r w:rsidRPr="00771699">
        <w:rPr>
          <w:color w:val="000000"/>
          <w:sz w:val="28"/>
          <w:szCs w:val="28"/>
          <w:lang w:val="uk-UA"/>
        </w:rPr>
        <w:t>і</w:t>
      </w:r>
      <w:r w:rsidRPr="0065306B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и</w:t>
      </w:r>
      <w:r w:rsidRPr="0065306B">
        <w:rPr>
          <w:color w:val="000000"/>
          <w:sz w:val="28"/>
          <w:szCs w:val="28"/>
          <w:lang w:val="uk-UA"/>
        </w:rPr>
        <w:t xml:space="preserve">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 з урахуванням вимог ст. 24 Закону України «Про регулювання містобудівної діяльності», подати на погодження територіальному органу центрального органу виконавчої влади, що здійснює реалізацію державної політики у с</w:t>
      </w:r>
      <w:r>
        <w:rPr>
          <w:color w:val="000000"/>
          <w:sz w:val="28"/>
          <w:szCs w:val="28"/>
          <w:lang w:val="uk-UA"/>
        </w:rPr>
        <w:t xml:space="preserve">фері земельних відносин. Проекти </w:t>
      </w:r>
      <w:r w:rsidRPr="0065306B">
        <w:rPr>
          <w:color w:val="000000"/>
          <w:sz w:val="28"/>
          <w:szCs w:val="28"/>
          <w:lang w:val="uk-UA"/>
        </w:rPr>
        <w:t>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>,</w:t>
      </w:r>
      <w:r w:rsidRPr="0065306B">
        <w:rPr>
          <w:color w:val="000000"/>
          <w:sz w:val="28"/>
          <w:szCs w:val="28"/>
          <w:lang w:val="uk-UA"/>
        </w:rPr>
        <w:t xml:space="preserve"> на як</w:t>
      </w:r>
      <w:r>
        <w:rPr>
          <w:color w:val="000000"/>
          <w:sz w:val="28"/>
          <w:szCs w:val="28"/>
          <w:lang w:val="uk-UA"/>
        </w:rPr>
        <w:t xml:space="preserve">их розташовано об'єкти </w:t>
      </w:r>
      <w:r w:rsidRPr="0065306B">
        <w:rPr>
          <w:color w:val="000000"/>
          <w:sz w:val="28"/>
          <w:szCs w:val="28"/>
          <w:lang w:val="uk-UA"/>
        </w:rPr>
        <w:t>будівництва або планується розташування так</w:t>
      </w:r>
      <w:r>
        <w:rPr>
          <w:color w:val="000000"/>
          <w:sz w:val="28"/>
          <w:szCs w:val="28"/>
          <w:lang w:val="uk-UA"/>
        </w:rPr>
        <w:t>их</w:t>
      </w:r>
      <w:r w:rsidRPr="0065306B">
        <w:rPr>
          <w:color w:val="000000"/>
          <w:sz w:val="28"/>
          <w:szCs w:val="28"/>
          <w:lang w:val="uk-UA"/>
        </w:rPr>
        <w:t xml:space="preserve"> об'єкт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>, подати на погодження до органу містобудування та архітектури. Після погодження проект</w:t>
      </w:r>
      <w:r>
        <w:rPr>
          <w:color w:val="000000"/>
          <w:sz w:val="28"/>
          <w:szCs w:val="28"/>
          <w:lang w:val="uk-UA"/>
        </w:rPr>
        <w:t>ів</w:t>
      </w:r>
      <w:r w:rsidRPr="0065306B">
        <w:rPr>
          <w:color w:val="000000"/>
          <w:sz w:val="28"/>
          <w:szCs w:val="28"/>
          <w:lang w:val="uk-UA"/>
        </w:rPr>
        <w:t xml:space="preserve"> в порядку встановленому статтею 186-1 Земельного кодексу України подати </w:t>
      </w:r>
      <w:r>
        <w:rPr>
          <w:color w:val="000000"/>
          <w:sz w:val="28"/>
          <w:szCs w:val="28"/>
          <w:lang w:val="uk-UA"/>
        </w:rPr>
        <w:t>їх</w:t>
      </w:r>
      <w:r w:rsidRPr="0065306B">
        <w:rPr>
          <w:color w:val="000000"/>
          <w:sz w:val="28"/>
          <w:szCs w:val="28"/>
          <w:lang w:val="uk-UA"/>
        </w:rPr>
        <w:t xml:space="preserve"> на затвердження міській раді.</w:t>
      </w:r>
    </w:p>
    <w:p w:rsidR="004C3E1A" w:rsidRDefault="004C3E1A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4C3E1A" w:rsidRDefault="004C3E1A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4C3E1A" w:rsidRDefault="004C3E1A" w:rsidP="00C448AC">
      <w:pPr>
        <w:pStyle w:val="p8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</w:p>
    <w:p w:rsidR="004C3E1A" w:rsidRDefault="004C3E1A" w:rsidP="002212CE">
      <w:pPr>
        <w:jc w:val="both"/>
        <w:rPr>
          <w:b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sectPr w:rsidR="004C3E1A" w:rsidSect="003C4583">
      <w:footerReference w:type="even" r:id="rId8"/>
      <w:footerReference w:type="default" r:id="rId9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E1A" w:rsidRDefault="004C3E1A">
      <w:r>
        <w:separator/>
      </w:r>
    </w:p>
  </w:endnote>
  <w:endnote w:type="continuationSeparator" w:id="0">
    <w:p w:rsidR="004C3E1A" w:rsidRDefault="004C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1A" w:rsidRDefault="004C3E1A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E1A" w:rsidRDefault="004C3E1A" w:rsidP="00C448A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1A" w:rsidRDefault="004C3E1A" w:rsidP="00FF27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C3E1A" w:rsidRDefault="004C3E1A" w:rsidP="00C448A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E1A" w:rsidRDefault="004C3E1A">
      <w:r>
        <w:separator/>
      </w:r>
    </w:p>
  </w:footnote>
  <w:footnote w:type="continuationSeparator" w:id="0">
    <w:p w:rsidR="004C3E1A" w:rsidRDefault="004C3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026"/>
    <w:multiLevelType w:val="hybridMultilevel"/>
    <w:tmpl w:val="DF16DAF4"/>
    <w:lvl w:ilvl="0" w:tplc="B830A08E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34B09082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">
    <w:nsid w:val="104257EF"/>
    <w:multiLevelType w:val="hybridMultilevel"/>
    <w:tmpl w:val="3CC4A950"/>
    <w:lvl w:ilvl="0" w:tplc="780E51A2">
      <w:start w:val="8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2">
    <w:nsid w:val="11D141B0"/>
    <w:multiLevelType w:val="hybridMultilevel"/>
    <w:tmpl w:val="B1720C60"/>
    <w:lvl w:ilvl="0" w:tplc="038A06B8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5800A3E"/>
    <w:multiLevelType w:val="hybridMultilevel"/>
    <w:tmpl w:val="CDC0BD4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3183A"/>
    <w:multiLevelType w:val="hybridMultilevel"/>
    <w:tmpl w:val="D0DC48E0"/>
    <w:lvl w:ilvl="0" w:tplc="D80AB1C2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5">
    <w:nsid w:val="1C6F0B1C"/>
    <w:multiLevelType w:val="hybridMultilevel"/>
    <w:tmpl w:val="E33E4C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3C147DC4"/>
    <w:multiLevelType w:val="hybridMultilevel"/>
    <w:tmpl w:val="4C5CF7B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ECA7DE7"/>
    <w:multiLevelType w:val="hybridMultilevel"/>
    <w:tmpl w:val="31920160"/>
    <w:lvl w:ilvl="0" w:tplc="B65C9DA4">
      <w:start w:val="7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8">
    <w:nsid w:val="43CC2669"/>
    <w:multiLevelType w:val="hybridMultilevel"/>
    <w:tmpl w:val="243C5D9E"/>
    <w:lvl w:ilvl="0" w:tplc="48741886">
      <w:start w:val="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9">
    <w:nsid w:val="49300237"/>
    <w:multiLevelType w:val="hybridMultilevel"/>
    <w:tmpl w:val="92CAEEC0"/>
    <w:lvl w:ilvl="0" w:tplc="CF7EBC98">
      <w:start w:val="5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0">
    <w:nsid w:val="52E27EF9"/>
    <w:multiLevelType w:val="hybridMultilevel"/>
    <w:tmpl w:val="308AAB02"/>
    <w:lvl w:ilvl="0" w:tplc="DCFC3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3D778D"/>
    <w:multiLevelType w:val="hybridMultilevel"/>
    <w:tmpl w:val="DAE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97216E"/>
    <w:multiLevelType w:val="hybridMultilevel"/>
    <w:tmpl w:val="2CBCA780"/>
    <w:lvl w:ilvl="0" w:tplc="C9A8E5C4">
      <w:start w:val="1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  <w:rPr>
        <w:rFonts w:cs="Times New Roman"/>
      </w:rPr>
    </w:lvl>
  </w:abstractNum>
  <w:abstractNum w:abstractNumId="13">
    <w:nsid w:val="76C41B56"/>
    <w:multiLevelType w:val="hybridMultilevel"/>
    <w:tmpl w:val="DB6E930A"/>
    <w:lvl w:ilvl="0" w:tplc="ADE84AB8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9"/>
  </w:num>
  <w:num w:numId="5">
    <w:abstractNumId w:val="5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9AF"/>
    <w:rsid w:val="00000D2A"/>
    <w:rsid w:val="00000FD2"/>
    <w:rsid w:val="000056CD"/>
    <w:rsid w:val="000061DE"/>
    <w:rsid w:val="0001034A"/>
    <w:rsid w:val="00017E27"/>
    <w:rsid w:val="00033A43"/>
    <w:rsid w:val="000342F7"/>
    <w:rsid w:val="00037AFC"/>
    <w:rsid w:val="00042C6D"/>
    <w:rsid w:val="00043E0C"/>
    <w:rsid w:val="00044F8F"/>
    <w:rsid w:val="00050F75"/>
    <w:rsid w:val="00051E58"/>
    <w:rsid w:val="000523FB"/>
    <w:rsid w:val="00053B2E"/>
    <w:rsid w:val="00055139"/>
    <w:rsid w:val="000565EE"/>
    <w:rsid w:val="00060875"/>
    <w:rsid w:val="000615B0"/>
    <w:rsid w:val="00072428"/>
    <w:rsid w:val="00072772"/>
    <w:rsid w:val="00080E4D"/>
    <w:rsid w:val="000838E0"/>
    <w:rsid w:val="00093BAF"/>
    <w:rsid w:val="00096D63"/>
    <w:rsid w:val="00096ECA"/>
    <w:rsid w:val="0009776F"/>
    <w:rsid w:val="000A41C2"/>
    <w:rsid w:val="000C37C1"/>
    <w:rsid w:val="000C53AB"/>
    <w:rsid w:val="000D0596"/>
    <w:rsid w:val="000D08CA"/>
    <w:rsid w:val="000D0AE2"/>
    <w:rsid w:val="000D0D26"/>
    <w:rsid w:val="000D510F"/>
    <w:rsid w:val="000E0939"/>
    <w:rsid w:val="000E72EA"/>
    <w:rsid w:val="000F5BB1"/>
    <w:rsid w:val="000F70E7"/>
    <w:rsid w:val="00102AA6"/>
    <w:rsid w:val="001040BC"/>
    <w:rsid w:val="00106CFB"/>
    <w:rsid w:val="00110619"/>
    <w:rsid w:val="00112F9B"/>
    <w:rsid w:val="00117085"/>
    <w:rsid w:val="001203D2"/>
    <w:rsid w:val="00120CE1"/>
    <w:rsid w:val="001228BE"/>
    <w:rsid w:val="0013103E"/>
    <w:rsid w:val="00135AF3"/>
    <w:rsid w:val="00137922"/>
    <w:rsid w:val="00147D67"/>
    <w:rsid w:val="00150595"/>
    <w:rsid w:val="00157BB4"/>
    <w:rsid w:val="00160041"/>
    <w:rsid w:val="001714EF"/>
    <w:rsid w:val="0018153B"/>
    <w:rsid w:val="00181E45"/>
    <w:rsid w:val="0018220F"/>
    <w:rsid w:val="001845D6"/>
    <w:rsid w:val="00190F2F"/>
    <w:rsid w:val="001910A0"/>
    <w:rsid w:val="001934FD"/>
    <w:rsid w:val="00193A8D"/>
    <w:rsid w:val="001A198D"/>
    <w:rsid w:val="001A239F"/>
    <w:rsid w:val="001A6FB7"/>
    <w:rsid w:val="001B3802"/>
    <w:rsid w:val="001C6704"/>
    <w:rsid w:val="001D27FC"/>
    <w:rsid w:val="001D32C3"/>
    <w:rsid w:val="001D3B43"/>
    <w:rsid w:val="001D6F97"/>
    <w:rsid w:val="001E0FE8"/>
    <w:rsid w:val="001E3D44"/>
    <w:rsid w:val="001F1F2D"/>
    <w:rsid w:val="001F38CC"/>
    <w:rsid w:val="001F5116"/>
    <w:rsid w:val="00204867"/>
    <w:rsid w:val="00206155"/>
    <w:rsid w:val="00206812"/>
    <w:rsid w:val="00214EF2"/>
    <w:rsid w:val="00215BD1"/>
    <w:rsid w:val="00217AC8"/>
    <w:rsid w:val="002212CE"/>
    <w:rsid w:val="00224E0A"/>
    <w:rsid w:val="00226475"/>
    <w:rsid w:val="00226D95"/>
    <w:rsid w:val="00230C4D"/>
    <w:rsid w:val="002451CF"/>
    <w:rsid w:val="002459F3"/>
    <w:rsid w:val="002502E3"/>
    <w:rsid w:val="00257873"/>
    <w:rsid w:val="00261C92"/>
    <w:rsid w:val="002648CD"/>
    <w:rsid w:val="00267003"/>
    <w:rsid w:val="00270988"/>
    <w:rsid w:val="00271A18"/>
    <w:rsid w:val="0027337A"/>
    <w:rsid w:val="00281EC2"/>
    <w:rsid w:val="0028540A"/>
    <w:rsid w:val="00285889"/>
    <w:rsid w:val="002943E5"/>
    <w:rsid w:val="0029733F"/>
    <w:rsid w:val="002A5CEF"/>
    <w:rsid w:val="002A7C3B"/>
    <w:rsid w:val="002B29F5"/>
    <w:rsid w:val="002C02B6"/>
    <w:rsid w:val="002C0B2E"/>
    <w:rsid w:val="002C65DA"/>
    <w:rsid w:val="002C7EE8"/>
    <w:rsid w:val="002D275A"/>
    <w:rsid w:val="002D30A4"/>
    <w:rsid w:val="002F456B"/>
    <w:rsid w:val="00310F06"/>
    <w:rsid w:val="00316264"/>
    <w:rsid w:val="00317FF6"/>
    <w:rsid w:val="00322670"/>
    <w:rsid w:val="0032313F"/>
    <w:rsid w:val="00324011"/>
    <w:rsid w:val="003274B2"/>
    <w:rsid w:val="003368F1"/>
    <w:rsid w:val="00337178"/>
    <w:rsid w:val="003377CC"/>
    <w:rsid w:val="00344C8C"/>
    <w:rsid w:val="00345280"/>
    <w:rsid w:val="0035309C"/>
    <w:rsid w:val="00353D43"/>
    <w:rsid w:val="00361E4D"/>
    <w:rsid w:val="00371C1F"/>
    <w:rsid w:val="00373096"/>
    <w:rsid w:val="00374487"/>
    <w:rsid w:val="00381855"/>
    <w:rsid w:val="0038309E"/>
    <w:rsid w:val="00386EA2"/>
    <w:rsid w:val="00386EE8"/>
    <w:rsid w:val="0039006B"/>
    <w:rsid w:val="00390887"/>
    <w:rsid w:val="00392755"/>
    <w:rsid w:val="00392CE5"/>
    <w:rsid w:val="00395642"/>
    <w:rsid w:val="00395D90"/>
    <w:rsid w:val="00397869"/>
    <w:rsid w:val="00397AB9"/>
    <w:rsid w:val="003A46D2"/>
    <w:rsid w:val="003A4B2A"/>
    <w:rsid w:val="003B67DB"/>
    <w:rsid w:val="003B6A98"/>
    <w:rsid w:val="003C4583"/>
    <w:rsid w:val="003C6935"/>
    <w:rsid w:val="003D45BC"/>
    <w:rsid w:val="003E21EF"/>
    <w:rsid w:val="003E2358"/>
    <w:rsid w:val="003E2926"/>
    <w:rsid w:val="003E6E8C"/>
    <w:rsid w:val="003F747A"/>
    <w:rsid w:val="00405945"/>
    <w:rsid w:val="00410D22"/>
    <w:rsid w:val="00412469"/>
    <w:rsid w:val="00415FEE"/>
    <w:rsid w:val="00416991"/>
    <w:rsid w:val="0041773F"/>
    <w:rsid w:val="0043035E"/>
    <w:rsid w:val="00431E00"/>
    <w:rsid w:val="00434239"/>
    <w:rsid w:val="0043510C"/>
    <w:rsid w:val="00435DBE"/>
    <w:rsid w:val="0044265B"/>
    <w:rsid w:val="004463B2"/>
    <w:rsid w:val="00446975"/>
    <w:rsid w:val="004713BE"/>
    <w:rsid w:val="00471577"/>
    <w:rsid w:val="00496649"/>
    <w:rsid w:val="00496E66"/>
    <w:rsid w:val="004A6C06"/>
    <w:rsid w:val="004B08CA"/>
    <w:rsid w:val="004B5163"/>
    <w:rsid w:val="004B5850"/>
    <w:rsid w:val="004B7092"/>
    <w:rsid w:val="004C3E1A"/>
    <w:rsid w:val="004C4232"/>
    <w:rsid w:val="004C684D"/>
    <w:rsid w:val="004D66C6"/>
    <w:rsid w:val="004E3994"/>
    <w:rsid w:val="004E54DD"/>
    <w:rsid w:val="004F00C7"/>
    <w:rsid w:val="004F3F59"/>
    <w:rsid w:val="004F40BA"/>
    <w:rsid w:val="005031AE"/>
    <w:rsid w:val="00505A2B"/>
    <w:rsid w:val="005147FD"/>
    <w:rsid w:val="005168AD"/>
    <w:rsid w:val="00532BA7"/>
    <w:rsid w:val="00533B1B"/>
    <w:rsid w:val="0053505B"/>
    <w:rsid w:val="00537290"/>
    <w:rsid w:val="0054563A"/>
    <w:rsid w:val="00552CDC"/>
    <w:rsid w:val="0055395E"/>
    <w:rsid w:val="0055441C"/>
    <w:rsid w:val="005567F5"/>
    <w:rsid w:val="00564783"/>
    <w:rsid w:val="00564A63"/>
    <w:rsid w:val="00566E0B"/>
    <w:rsid w:val="00570D34"/>
    <w:rsid w:val="005879CB"/>
    <w:rsid w:val="00587FBB"/>
    <w:rsid w:val="00592BEC"/>
    <w:rsid w:val="005A4CD4"/>
    <w:rsid w:val="005A74F2"/>
    <w:rsid w:val="005C2CA8"/>
    <w:rsid w:val="005C4DE3"/>
    <w:rsid w:val="005C4E91"/>
    <w:rsid w:val="005F0A3A"/>
    <w:rsid w:val="005F2C5A"/>
    <w:rsid w:val="006016B9"/>
    <w:rsid w:val="00601B29"/>
    <w:rsid w:val="00603A2A"/>
    <w:rsid w:val="00605646"/>
    <w:rsid w:val="006136C0"/>
    <w:rsid w:val="00615779"/>
    <w:rsid w:val="00625CAC"/>
    <w:rsid w:val="00626015"/>
    <w:rsid w:val="00627851"/>
    <w:rsid w:val="00627BB2"/>
    <w:rsid w:val="006318B0"/>
    <w:rsid w:val="00636C84"/>
    <w:rsid w:val="00637D0E"/>
    <w:rsid w:val="006412AF"/>
    <w:rsid w:val="00643918"/>
    <w:rsid w:val="00652712"/>
    <w:rsid w:val="0065306B"/>
    <w:rsid w:val="0065507E"/>
    <w:rsid w:val="00657B13"/>
    <w:rsid w:val="00660CA5"/>
    <w:rsid w:val="006679CA"/>
    <w:rsid w:val="00672456"/>
    <w:rsid w:val="0067502B"/>
    <w:rsid w:val="0067578D"/>
    <w:rsid w:val="006845EE"/>
    <w:rsid w:val="00686A69"/>
    <w:rsid w:val="00691C51"/>
    <w:rsid w:val="00692D3F"/>
    <w:rsid w:val="00694E59"/>
    <w:rsid w:val="006951C2"/>
    <w:rsid w:val="006952DD"/>
    <w:rsid w:val="006955BF"/>
    <w:rsid w:val="006A056E"/>
    <w:rsid w:val="006A2651"/>
    <w:rsid w:val="006A2D48"/>
    <w:rsid w:val="006A3388"/>
    <w:rsid w:val="006B25A8"/>
    <w:rsid w:val="006B5F68"/>
    <w:rsid w:val="006C0696"/>
    <w:rsid w:val="006C2333"/>
    <w:rsid w:val="006C3322"/>
    <w:rsid w:val="006C7E6F"/>
    <w:rsid w:val="006D23A2"/>
    <w:rsid w:val="006E5BD4"/>
    <w:rsid w:val="006E6110"/>
    <w:rsid w:val="006F0B20"/>
    <w:rsid w:val="006F2398"/>
    <w:rsid w:val="006F4595"/>
    <w:rsid w:val="006F4D4E"/>
    <w:rsid w:val="006F5059"/>
    <w:rsid w:val="00707086"/>
    <w:rsid w:val="0071501D"/>
    <w:rsid w:val="007165C5"/>
    <w:rsid w:val="00717B9E"/>
    <w:rsid w:val="0072305F"/>
    <w:rsid w:val="007238AE"/>
    <w:rsid w:val="0072420D"/>
    <w:rsid w:val="00727127"/>
    <w:rsid w:val="00727F13"/>
    <w:rsid w:val="007301C4"/>
    <w:rsid w:val="0073173E"/>
    <w:rsid w:val="00731DB5"/>
    <w:rsid w:val="0073491A"/>
    <w:rsid w:val="007407AF"/>
    <w:rsid w:val="00750DE4"/>
    <w:rsid w:val="007528FE"/>
    <w:rsid w:val="0075405F"/>
    <w:rsid w:val="007637F6"/>
    <w:rsid w:val="0076583F"/>
    <w:rsid w:val="00771699"/>
    <w:rsid w:val="00771A59"/>
    <w:rsid w:val="007725A8"/>
    <w:rsid w:val="00772E18"/>
    <w:rsid w:val="00774316"/>
    <w:rsid w:val="007746CF"/>
    <w:rsid w:val="0077662A"/>
    <w:rsid w:val="00782B6D"/>
    <w:rsid w:val="0078397F"/>
    <w:rsid w:val="0078442E"/>
    <w:rsid w:val="007879B0"/>
    <w:rsid w:val="00787A17"/>
    <w:rsid w:val="007908B0"/>
    <w:rsid w:val="007925D6"/>
    <w:rsid w:val="007934DF"/>
    <w:rsid w:val="007938E1"/>
    <w:rsid w:val="007976ED"/>
    <w:rsid w:val="007A11D3"/>
    <w:rsid w:val="007A3083"/>
    <w:rsid w:val="007A3B26"/>
    <w:rsid w:val="007A51A4"/>
    <w:rsid w:val="007A7857"/>
    <w:rsid w:val="007A7F74"/>
    <w:rsid w:val="007B5C69"/>
    <w:rsid w:val="007C56D5"/>
    <w:rsid w:val="007C6387"/>
    <w:rsid w:val="007C6AF7"/>
    <w:rsid w:val="007D1807"/>
    <w:rsid w:val="007D78BC"/>
    <w:rsid w:val="007D7AA5"/>
    <w:rsid w:val="007E3796"/>
    <w:rsid w:val="007E41C4"/>
    <w:rsid w:val="007E44F8"/>
    <w:rsid w:val="007E797F"/>
    <w:rsid w:val="007F0607"/>
    <w:rsid w:val="007F1B5F"/>
    <w:rsid w:val="007F4A51"/>
    <w:rsid w:val="007F6EBB"/>
    <w:rsid w:val="00801691"/>
    <w:rsid w:val="00802384"/>
    <w:rsid w:val="00802F75"/>
    <w:rsid w:val="0080389E"/>
    <w:rsid w:val="0080547C"/>
    <w:rsid w:val="00807EF8"/>
    <w:rsid w:val="00814BD4"/>
    <w:rsid w:val="00816A82"/>
    <w:rsid w:val="00823C1C"/>
    <w:rsid w:val="00837266"/>
    <w:rsid w:val="00842370"/>
    <w:rsid w:val="00843720"/>
    <w:rsid w:val="008444D6"/>
    <w:rsid w:val="008451A8"/>
    <w:rsid w:val="0085104B"/>
    <w:rsid w:val="00856530"/>
    <w:rsid w:val="008569D9"/>
    <w:rsid w:val="00857725"/>
    <w:rsid w:val="008650FB"/>
    <w:rsid w:val="0086611B"/>
    <w:rsid w:val="008676C6"/>
    <w:rsid w:val="008677BD"/>
    <w:rsid w:val="0087075E"/>
    <w:rsid w:val="00873EC7"/>
    <w:rsid w:val="008753F1"/>
    <w:rsid w:val="00881352"/>
    <w:rsid w:val="00882C55"/>
    <w:rsid w:val="008834F4"/>
    <w:rsid w:val="00884857"/>
    <w:rsid w:val="00884B6F"/>
    <w:rsid w:val="008915A8"/>
    <w:rsid w:val="00892867"/>
    <w:rsid w:val="00896B1F"/>
    <w:rsid w:val="008A46AB"/>
    <w:rsid w:val="008A4AF4"/>
    <w:rsid w:val="008A55ED"/>
    <w:rsid w:val="008B1CBA"/>
    <w:rsid w:val="008B3714"/>
    <w:rsid w:val="008B3777"/>
    <w:rsid w:val="008B3AC3"/>
    <w:rsid w:val="008C0F3E"/>
    <w:rsid w:val="008C2C8F"/>
    <w:rsid w:val="008D5059"/>
    <w:rsid w:val="008D566F"/>
    <w:rsid w:val="008E1092"/>
    <w:rsid w:val="008E17F3"/>
    <w:rsid w:val="008F41CC"/>
    <w:rsid w:val="008F52DD"/>
    <w:rsid w:val="00904D5A"/>
    <w:rsid w:val="00904F15"/>
    <w:rsid w:val="00905B0D"/>
    <w:rsid w:val="00920075"/>
    <w:rsid w:val="009223D6"/>
    <w:rsid w:val="00924EA8"/>
    <w:rsid w:val="0093453E"/>
    <w:rsid w:val="00936424"/>
    <w:rsid w:val="00940333"/>
    <w:rsid w:val="009422EF"/>
    <w:rsid w:val="00943A15"/>
    <w:rsid w:val="009448AB"/>
    <w:rsid w:val="00946AC1"/>
    <w:rsid w:val="009471BD"/>
    <w:rsid w:val="009530A3"/>
    <w:rsid w:val="00957FC8"/>
    <w:rsid w:val="00957FDB"/>
    <w:rsid w:val="00970004"/>
    <w:rsid w:val="00972486"/>
    <w:rsid w:val="00973370"/>
    <w:rsid w:val="00974777"/>
    <w:rsid w:val="009828A9"/>
    <w:rsid w:val="00985909"/>
    <w:rsid w:val="009874CF"/>
    <w:rsid w:val="009912E4"/>
    <w:rsid w:val="009958DF"/>
    <w:rsid w:val="009A00AE"/>
    <w:rsid w:val="009A284A"/>
    <w:rsid w:val="009A3DA1"/>
    <w:rsid w:val="009A4BAA"/>
    <w:rsid w:val="009B173F"/>
    <w:rsid w:val="009B3D6A"/>
    <w:rsid w:val="009B505C"/>
    <w:rsid w:val="009B5066"/>
    <w:rsid w:val="009B75C8"/>
    <w:rsid w:val="009C6910"/>
    <w:rsid w:val="009D4E32"/>
    <w:rsid w:val="009D68C0"/>
    <w:rsid w:val="009D74AB"/>
    <w:rsid w:val="009E10F0"/>
    <w:rsid w:val="009E31E1"/>
    <w:rsid w:val="00A04C8D"/>
    <w:rsid w:val="00A0700E"/>
    <w:rsid w:val="00A0759A"/>
    <w:rsid w:val="00A15DBC"/>
    <w:rsid w:val="00A162BC"/>
    <w:rsid w:val="00A165DF"/>
    <w:rsid w:val="00A209AF"/>
    <w:rsid w:val="00A2118A"/>
    <w:rsid w:val="00A21574"/>
    <w:rsid w:val="00A31304"/>
    <w:rsid w:val="00A33B4A"/>
    <w:rsid w:val="00A3546D"/>
    <w:rsid w:val="00A6245D"/>
    <w:rsid w:val="00A625BC"/>
    <w:rsid w:val="00A6520A"/>
    <w:rsid w:val="00A72467"/>
    <w:rsid w:val="00A76B5D"/>
    <w:rsid w:val="00A836C6"/>
    <w:rsid w:val="00A84C21"/>
    <w:rsid w:val="00A9248D"/>
    <w:rsid w:val="00AA23E8"/>
    <w:rsid w:val="00AA72F3"/>
    <w:rsid w:val="00AB1814"/>
    <w:rsid w:val="00AB54C2"/>
    <w:rsid w:val="00AC2560"/>
    <w:rsid w:val="00AC2E9E"/>
    <w:rsid w:val="00AC78FA"/>
    <w:rsid w:val="00AD4B96"/>
    <w:rsid w:val="00AD6959"/>
    <w:rsid w:val="00AD7D90"/>
    <w:rsid w:val="00AE4179"/>
    <w:rsid w:val="00AE6FA6"/>
    <w:rsid w:val="00AF4980"/>
    <w:rsid w:val="00AF7511"/>
    <w:rsid w:val="00B01191"/>
    <w:rsid w:val="00B04F3B"/>
    <w:rsid w:val="00B06446"/>
    <w:rsid w:val="00B06601"/>
    <w:rsid w:val="00B11996"/>
    <w:rsid w:val="00B12A70"/>
    <w:rsid w:val="00B15ECC"/>
    <w:rsid w:val="00B17727"/>
    <w:rsid w:val="00B1798E"/>
    <w:rsid w:val="00B24CCA"/>
    <w:rsid w:val="00B31A12"/>
    <w:rsid w:val="00B32688"/>
    <w:rsid w:val="00B3353D"/>
    <w:rsid w:val="00B33CF9"/>
    <w:rsid w:val="00B402BB"/>
    <w:rsid w:val="00B41AE1"/>
    <w:rsid w:val="00B45947"/>
    <w:rsid w:val="00B46100"/>
    <w:rsid w:val="00B4703C"/>
    <w:rsid w:val="00B56032"/>
    <w:rsid w:val="00B61B30"/>
    <w:rsid w:val="00B62FA8"/>
    <w:rsid w:val="00B65DE9"/>
    <w:rsid w:val="00B67CAB"/>
    <w:rsid w:val="00B67E7C"/>
    <w:rsid w:val="00B737A8"/>
    <w:rsid w:val="00B761BD"/>
    <w:rsid w:val="00B76864"/>
    <w:rsid w:val="00B806DE"/>
    <w:rsid w:val="00B80C12"/>
    <w:rsid w:val="00B825AC"/>
    <w:rsid w:val="00B829D9"/>
    <w:rsid w:val="00B83074"/>
    <w:rsid w:val="00B86BBD"/>
    <w:rsid w:val="00B875DE"/>
    <w:rsid w:val="00B912A8"/>
    <w:rsid w:val="00B92415"/>
    <w:rsid w:val="00B93372"/>
    <w:rsid w:val="00BA2E48"/>
    <w:rsid w:val="00BA37E4"/>
    <w:rsid w:val="00BA3F63"/>
    <w:rsid w:val="00BA4047"/>
    <w:rsid w:val="00BA4856"/>
    <w:rsid w:val="00BA7ABE"/>
    <w:rsid w:val="00BB0205"/>
    <w:rsid w:val="00BB3D2F"/>
    <w:rsid w:val="00BC6662"/>
    <w:rsid w:val="00BC7332"/>
    <w:rsid w:val="00BD07D2"/>
    <w:rsid w:val="00BE6838"/>
    <w:rsid w:val="00BE7EC4"/>
    <w:rsid w:val="00BF6893"/>
    <w:rsid w:val="00BF7264"/>
    <w:rsid w:val="00C001EF"/>
    <w:rsid w:val="00C02A79"/>
    <w:rsid w:val="00C04C86"/>
    <w:rsid w:val="00C05F63"/>
    <w:rsid w:val="00C125DA"/>
    <w:rsid w:val="00C14A07"/>
    <w:rsid w:val="00C21986"/>
    <w:rsid w:val="00C2214B"/>
    <w:rsid w:val="00C2359F"/>
    <w:rsid w:val="00C23B7A"/>
    <w:rsid w:val="00C24F2F"/>
    <w:rsid w:val="00C333B4"/>
    <w:rsid w:val="00C402EE"/>
    <w:rsid w:val="00C4039F"/>
    <w:rsid w:val="00C41429"/>
    <w:rsid w:val="00C42B4E"/>
    <w:rsid w:val="00C448AC"/>
    <w:rsid w:val="00C556E0"/>
    <w:rsid w:val="00C55E5D"/>
    <w:rsid w:val="00C60204"/>
    <w:rsid w:val="00C74C6A"/>
    <w:rsid w:val="00C7651E"/>
    <w:rsid w:val="00C8122B"/>
    <w:rsid w:val="00C81868"/>
    <w:rsid w:val="00C85691"/>
    <w:rsid w:val="00C87D96"/>
    <w:rsid w:val="00C9176F"/>
    <w:rsid w:val="00C92AE7"/>
    <w:rsid w:val="00C94087"/>
    <w:rsid w:val="00C9547B"/>
    <w:rsid w:val="00C954A6"/>
    <w:rsid w:val="00CA01A5"/>
    <w:rsid w:val="00CA1C27"/>
    <w:rsid w:val="00CA2CAB"/>
    <w:rsid w:val="00CB26FC"/>
    <w:rsid w:val="00CB5CA2"/>
    <w:rsid w:val="00CC0402"/>
    <w:rsid w:val="00CC04D2"/>
    <w:rsid w:val="00CC4EB6"/>
    <w:rsid w:val="00CC5A0A"/>
    <w:rsid w:val="00CE2232"/>
    <w:rsid w:val="00CE2393"/>
    <w:rsid w:val="00CE5223"/>
    <w:rsid w:val="00CE56F3"/>
    <w:rsid w:val="00CF0100"/>
    <w:rsid w:val="00CF18D7"/>
    <w:rsid w:val="00CF3218"/>
    <w:rsid w:val="00CF52D5"/>
    <w:rsid w:val="00CF5612"/>
    <w:rsid w:val="00D112AC"/>
    <w:rsid w:val="00D122E5"/>
    <w:rsid w:val="00D12D1C"/>
    <w:rsid w:val="00D21805"/>
    <w:rsid w:val="00D23869"/>
    <w:rsid w:val="00D26AC9"/>
    <w:rsid w:val="00D26B0B"/>
    <w:rsid w:val="00D26BB1"/>
    <w:rsid w:val="00D33C10"/>
    <w:rsid w:val="00D40988"/>
    <w:rsid w:val="00D40B31"/>
    <w:rsid w:val="00D44EFD"/>
    <w:rsid w:val="00D45C69"/>
    <w:rsid w:val="00D529C5"/>
    <w:rsid w:val="00D53028"/>
    <w:rsid w:val="00D5366F"/>
    <w:rsid w:val="00D536F8"/>
    <w:rsid w:val="00D54C86"/>
    <w:rsid w:val="00D60273"/>
    <w:rsid w:val="00D61E41"/>
    <w:rsid w:val="00D62E02"/>
    <w:rsid w:val="00D664D1"/>
    <w:rsid w:val="00D666AD"/>
    <w:rsid w:val="00D66CB2"/>
    <w:rsid w:val="00D77C40"/>
    <w:rsid w:val="00D8079B"/>
    <w:rsid w:val="00D81D94"/>
    <w:rsid w:val="00D84B11"/>
    <w:rsid w:val="00D85F49"/>
    <w:rsid w:val="00D93627"/>
    <w:rsid w:val="00D94AC8"/>
    <w:rsid w:val="00D95A87"/>
    <w:rsid w:val="00DA5249"/>
    <w:rsid w:val="00DA53D2"/>
    <w:rsid w:val="00DB2923"/>
    <w:rsid w:val="00DB35D8"/>
    <w:rsid w:val="00DB491B"/>
    <w:rsid w:val="00DB6BC3"/>
    <w:rsid w:val="00DC1DF6"/>
    <w:rsid w:val="00DC5B00"/>
    <w:rsid w:val="00DC6521"/>
    <w:rsid w:val="00DC7887"/>
    <w:rsid w:val="00DD63A0"/>
    <w:rsid w:val="00DD70D7"/>
    <w:rsid w:val="00DE5D83"/>
    <w:rsid w:val="00DF1947"/>
    <w:rsid w:val="00DF1BDD"/>
    <w:rsid w:val="00DF25F7"/>
    <w:rsid w:val="00E05FE7"/>
    <w:rsid w:val="00E147A5"/>
    <w:rsid w:val="00E149D6"/>
    <w:rsid w:val="00E15BAB"/>
    <w:rsid w:val="00E21F16"/>
    <w:rsid w:val="00E25359"/>
    <w:rsid w:val="00E330BD"/>
    <w:rsid w:val="00E4388F"/>
    <w:rsid w:val="00E45A3B"/>
    <w:rsid w:val="00E52101"/>
    <w:rsid w:val="00E55DDC"/>
    <w:rsid w:val="00E570F4"/>
    <w:rsid w:val="00E57D54"/>
    <w:rsid w:val="00E65317"/>
    <w:rsid w:val="00E73798"/>
    <w:rsid w:val="00E739B4"/>
    <w:rsid w:val="00E74A64"/>
    <w:rsid w:val="00E7599D"/>
    <w:rsid w:val="00E7615B"/>
    <w:rsid w:val="00E77837"/>
    <w:rsid w:val="00E80649"/>
    <w:rsid w:val="00E85322"/>
    <w:rsid w:val="00E87438"/>
    <w:rsid w:val="00E87890"/>
    <w:rsid w:val="00E90464"/>
    <w:rsid w:val="00E919A1"/>
    <w:rsid w:val="00E9408F"/>
    <w:rsid w:val="00E942AD"/>
    <w:rsid w:val="00E956F3"/>
    <w:rsid w:val="00E95D61"/>
    <w:rsid w:val="00E9790A"/>
    <w:rsid w:val="00EA643C"/>
    <w:rsid w:val="00EA786A"/>
    <w:rsid w:val="00EB3430"/>
    <w:rsid w:val="00EB5D5C"/>
    <w:rsid w:val="00ED356E"/>
    <w:rsid w:val="00ED4141"/>
    <w:rsid w:val="00ED6BBE"/>
    <w:rsid w:val="00EE063C"/>
    <w:rsid w:val="00EE6D78"/>
    <w:rsid w:val="00EF2BC2"/>
    <w:rsid w:val="00EF3A6B"/>
    <w:rsid w:val="00EF4901"/>
    <w:rsid w:val="00EF625A"/>
    <w:rsid w:val="00EF6324"/>
    <w:rsid w:val="00F05C16"/>
    <w:rsid w:val="00F13F32"/>
    <w:rsid w:val="00F144EB"/>
    <w:rsid w:val="00F149D9"/>
    <w:rsid w:val="00F17077"/>
    <w:rsid w:val="00F20A1E"/>
    <w:rsid w:val="00F2447B"/>
    <w:rsid w:val="00F26389"/>
    <w:rsid w:val="00F30239"/>
    <w:rsid w:val="00F34578"/>
    <w:rsid w:val="00F44371"/>
    <w:rsid w:val="00F468BA"/>
    <w:rsid w:val="00F51D96"/>
    <w:rsid w:val="00F5290D"/>
    <w:rsid w:val="00F60F3D"/>
    <w:rsid w:val="00F615E1"/>
    <w:rsid w:val="00F6745E"/>
    <w:rsid w:val="00F8185E"/>
    <w:rsid w:val="00F82CBF"/>
    <w:rsid w:val="00F840D9"/>
    <w:rsid w:val="00F976F4"/>
    <w:rsid w:val="00FA17FD"/>
    <w:rsid w:val="00FA32FC"/>
    <w:rsid w:val="00FA54FF"/>
    <w:rsid w:val="00FA6B99"/>
    <w:rsid w:val="00FB5D96"/>
    <w:rsid w:val="00FC038A"/>
    <w:rsid w:val="00FC349B"/>
    <w:rsid w:val="00FC4D26"/>
    <w:rsid w:val="00FC5CD6"/>
    <w:rsid w:val="00FD18E5"/>
    <w:rsid w:val="00FD29CA"/>
    <w:rsid w:val="00FD7822"/>
    <w:rsid w:val="00FD7971"/>
    <w:rsid w:val="00FD7C26"/>
    <w:rsid w:val="00FE51A2"/>
    <w:rsid w:val="00FE5312"/>
    <w:rsid w:val="00FE7512"/>
    <w:rsid w:val="00FF0E40"/>
    <w:rsid w:val="00FF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1">
    <w:name w:val="s1"/>
    <w:uiPriority w:val="99"/>
    <w:rsid w:val="00A209AF"/>
  </w:style>
  <w:style w:type="paragraph" w:customStyle="1" w:styleId="p2">
    <w:name w:val="p2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A209AF"/>
    <w:pPr>
      <w:spacing w:before="100" w:beforeAutospacing="1" w:after="100" w:afterAutospacing="1"/>
    </w:pPr>
  </w:style>
  <w:style w:type="paragraph" w:customStyle="1" w:styleId="p8">
    <w:name w:val="p8"/>
    <w:basedOn w:val="Normal"/>
    <w:uiPriority w:val="99"/>
    <w:rsid w:val="00A209AF"/>
    <w:pPr>
      <w:spacing w:before="100" w:beforeAutospacing="1" w:after="100" w:afterAutospacing="1"/>
    </w:pPr>
  </w:style>
  <w:style w:type="character" w:customStyle="1" w:styleId="s2">
    <w:name w:val="s2"/>
    <w:uiPriority w:val="99"/>
    <w:rsid w:val="00A209AF"/>
  </w:style>
  <w:style w:type="paragraph" w:styleId="Footer">
    <w:name w:val="footer"/>
    <w:basedOn w:val="Normal"/>
    <w:link w:val="FooterChar"/>
    <w:uiPriority w:val="99"/>
    <w:rsid w:val="0022647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9D9"/>
    <w:rPr>
      <w:rFonts w:cs="Times New Roman"/>
    </w:rPr>
  </w:style>
  <w:style w:type="character" w:customStyle="1" w:styleId="apple-converted-space">
    <w:name w:val="apple-converted-space"/>
    <w:uiPriority w:val="99"/>
    <w:rsid w:val="00DD63A0"/>
  </w:style>
  <w:style w:type="character" w:styleId="PageNumber">
    <w:name w:val="page number"/>
    <w:basedOn w:val="DefaultParagraphFont"/>
    <w:uiPriority w:val="99"/>
    <w:rsid w:val="00C448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6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551</Words>
  <Characters>3143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Мирослава</dc:creator>
  <cp:keywords/>
  <dc:description/>
  <cp:lastModifiedBy>User</cp:lastModifiedBy>
  <cp:revision>3</cp:revision>
  <cp:lastPrinted>2018-07-12T12:19:00Z</cp:lastPrinted>
  <dcterms:created xsi:type="dcterms:W3CDTF">2018-07-04T06:19:00Z</dcterms:created>
  <dcterms:modified xsi:type="dcterms:W3CDTF">2018-07-12T12:22:00Z</dcterms:modified>
</cp:coreProperties>
</file>